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E10A6" w14:textId="77777777" w:rsidR="00B73426" w:rsidRDefault="00B73426" w:rsidP="00B73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THORNE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AA1729E" w14:textId="77777777" w:rsidR="00B73426" w:rsidRDefault="00B73426" w:rsidP="00B73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B6E7B9" w14:textId="77777777" w:rsidR="00B73426" w:rsidRDefault="00B73426" w:rsidP="00B73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E47342" w14:textId="77777777" w:rsidR="00B73426" w:rsidRDefault="00B73426" w:rsidP="00B73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Shropshire.</w:t>
      </w:r>
    </w:p>
    <w:p w14:paraId="0C2676A8" w14:textId="77777777" w:rsidR="00B73426" w:rsidRDefault="00B73426" w:rsidP="00B73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3AA2D00A" w14:textId="77777777" w:rsidR="00B73426" w:rsidRDefault="00B73426" w:rsidP="00B73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13F4A4" w14:textId="77777777" w:rsidR="00B73426" w:rsidRDefault="00B73426" w:rsidP="00B73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709B51" w14:textId="7F9CE55B" w:rsidR="00BA00AB" w:rsidRPr="00EB3209" w:rsidRDefault="00B73426" w:rsidP="00B734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2018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180C7" w14:textId="77777777" w:rsidR="00B73426" w:rsidRDefault="00B73426" w:rsidP="009139A6">
      <w:r>
        <w:separator/>
      </w:r>
    </w:p>
  </w:endnote>
  <w:endnote w:type="continuationSeparator" w:id="0">
    <w:p w14:paraId="3049A5F4" w14:textId="77777777" w:rsidR="00B73426" w:rsidRDefault="00B734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6F4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7DC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F8F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351A9" w14:textId="77777777" w:rsidR="00B73426" w:rsidRDefault="00B73426" w:rsidP="009139A6">
      <w:r>
        <w:separator/>
      </w:r>
    </w:p>
  </w:footnote>
  <w:footnote w:type="continuationSeparator" w:id="0">
    <w:p w14:paraId="1F436A65" w14:textId="77777777" w:rsidR="00B73426" w:rsidRDefault="00B734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E76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A41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B9A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426"/>
    <w:rsid w:val="000666E0"/>
    <w:rsid w:val="002510B7"/>
    <w:rsid w:val="005C130B"/>
    <w:rsid w:val="00826F5C"/>
    <w:rsid w:val="009139A6"/>
    <w:rsid w:val="009448BB"/>
    <w:rsid w:val="00A3176C"/>
    <w:rsid w:val="00B73426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F9B2D"/>
  <w15:chartTrackingRefBased/>
  <w15:docId w15:val="{A127CA26-D7E3-4B9D-9384-6E94761EC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426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2021-03-13T21:01:00Z</dcterms:created>
  <dcterms:modified xsi:type="dcterms:W3CDTF">2021-03-13T21:01:00Z</dcterms:modified>
</cp:coreProperties>
</file>